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1354D" w14:textId="77777777" w:rsidR="002774C8" w:rsidRPr="00D63EC3" w:rsidRDefault="00D63EC3" w:rsidP="00135274">
      <w:pPr>
        <w:spacing w:before="100" w:beforeAutospacing="1" w:after="100" w:afterAutospacing="1" w:line="240" w:lineRule="auto"/>
        <w:jc w:val="center"/>
        <w:rPr>
          <w:rFonts w:ascii="Carlsberg Sans Light" w:eastAsia="Calibri" w:hAnsi="Carlsberg Sans Light"/>
          <w:b/>
          <w:sz w:val="20"/>
          <w:szCs w:val="20"/>
          <w:lang w:val="uk-UA" w:eastAsia="en-US"/>
        </w:rPr>
      </w:pP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З</w:t>
      </w:r>
      <w:r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апрошення на участь у тендері </w:t>
      </w: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для ПрАТ «</w:t>
      </w:r>
      <w:proofErr w:type="spellStart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Карлсберг</w:t>
      </w:r>
      <w:proofErr w:type="spellEnd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 Україна» </w:t>
      </w:r>
    </w:p>
    <w:p w14:paraId="1046A890" w14:textId="77777777" w:rsidR="00D63EC3" w:rsidRPr="00F25E05" w:rsidRDefault="00D63EC3" w:rsidP="00D63EC3">
      <w:pPr>
        <w:spacing w:line="276" w:lineRule="auto"/>
        <w:rPr>
          <w:rFonts w:ascii="Carlsberg Sans Light" w:hAnsi="Carlsberg Sans Light"/>
          <w:b/>
          <w:sz w:val="20"/>
          <w:szCs w:val="20"/>
          <w:lang w:val="uk-UA"/>
        </w:rPr>
      </w:pPr>
    </w:p>
    <w:p w14:paraId="01BD4AC6" w14:textId="77777777" w:rsidR="00243368" w:rsidRPr="00F25E05" w:rsidRDefault="00D63EC3" w:rsidP="00D63EC3">
      <w:pPr>
        <w:spacing w:line="276" w:lineRule="auto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F25E05">
        <w:rPr>
          <w:rFonts w:ascii="Carlsberg Sans Light" w:hAnsi="Carlsberg Sans Light"/>
          <w:b/>
          <w:sz w:val="20"/>
          <w:szCs w:val="20"/>
          <w:lang w:val="uk-UA"/>
        </w:rPr>
        <w:t xml:space="preserve">Шановні партнери! </w:t>
      </w:r>
    </w:p>
    <w:p w14:paraId="68EF6639" w14:textId="3E81EFBC" w:rsidR="00F25E05" w:rsidRPr="00F25E05" w:rsidRDefault="00F25E05" w:rsidP="00F25E05">
      <w:pPr>
        <w:spacing w:line="276" w:lineRule="auto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F25E05">
        <w:rPr>
          <w:rFonts w:ascii="Carlsberg Sans Light" w:hAnsi="Carlsberg Sans Light"/>
          <w:sz w:val="20"/>
          <w:szCs w:val="20"/>
          <w:lang w:val="uk-UA"/>
        </w:rPr>
        <w:t>Даним листом ми раді запросити Вас взяти участь у тендері ПрАТ «</w:t>
      </w:r>
      <w:proofErr w:type="spellStart"/>
      <w:r w:rsidRPr="00F25E05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 Україна». Ми шукаємо партнера, який допоможе нам з дизайнерськими послугами: 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з </w:t>
      </w:r>
      <w:r w:rsidRPr="00F25E05">
        <w:rPr>
          <w:rFonts w:ascii="Carlsberg Sans Light" w:hAnsi="Carlsberg Sans Light"/>
          <w:sz w:val="20"/>
          <w:szCs w:val="20"/>
          <w:lang w:val="uk-UA"/>
        </w:rPr>
        <w:t>розробк</w:t>
      </w:r>
      <w:r w:rsidRPr="00F25E05">
        <w:rPr>
          <w:rFonts w:ascii="Carlsberg Sans Light" w:hAnsi="Carlsberg Sans Light"/>
          <w:sz w:val="20"/>
          <w:szCs w:val="20"/>
          <w:lang w:val="uk-UA"/>
        </w:rPr>
        <w:t>ою</w:t>
      </w:r>
      <w:r w:rsidRPr="00F25E05">
        <w:rPr>
          <w:rFonts w:ascii="Carlsberg Sans Light" w:hAnsi="Carlsberg Sans Light"/>
          <w:sz w:val="20"/>
          <w:szCs w:val="20"/>
          <w:lang w:val="uk-UA"/>
        </w:rPr>
        <w:t>/адаптац</w:t>
      </w:r>
      <w:r w:rsidRPr="00F25E05">
        <w:rPr>
          <w:rFonts w:ascii="Carlsberg Sans Light" w:hAnsi="Carlsberg Sans Light"/>
          <w:sz w:val="20"/>
          <w:szCs w:val="20"/>
          <w:lang w:val="uk-UA"/>
        </w:rPr>
        <w:t>ією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 етикеток, POSM; з візуалізаці</w:t>
      </w:r>
      <w:r w:rsidRPr="00F25E05">
        <w:rPr>
          <w:rFonts w:ascii="Carlsberg Sans Light" w:hAnsi="Carlsberg Sans Light"/>
          <w:sz w:val="20"/>
          <w:szCs w:val="20"/>
          <w:lang w:val="uk-UA"/>
        </w:rPr>
        <w:t>єю</w:t>
      </w:r>
      <w:r w:rsidRPr="00F25E05">
        <w:rPr>
          <w:rFonts w:ascii="Carlsberg Sans Light" w:hAnsi="Carlsberg Sans Light"/>
          <w:sz w:val="20"/>
          <w:szCs w:val="20"/>
          <w:lang w:val="uk-UA"/>
        </w:rPr>
        <w:t>/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3D </w:t>
      </w:r>
      <w:r w:rsidRPr="00F25E05">
        <w:rPr>
          <w:rFonts w:ascii="Carlsberg Sans Light" w:hAnsi="Carlsberg Sans Light"/>
          <w:sz w:val="20"/>
          <w:szCs w:val="20"/>
          <w:lang w:val="uk-UA"/>
        </w:rPr>
        <w:t>візуалізаці</w:t>
      </w:r>
      <w:r w:rsidRPr="00F25E05">
        <w:rPr>
          <w:rFonts w:ascii="Carlsberg Sans Light" w:hAnsi="Carlsberg Sans Light"/>
          <w:sz w:val="20"/>
          <w:szCs w:val="20"/>
          <w:lang w:val="uk-UA"/>
        </w:rPr>
        <w:t>єю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; 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з </w:t>
      </w:r>
      <w:r w:rsidRPr="00F25E05">
        <w:rPr>
          <w:rFonts w:ascii="Carlsberg Sans Light" w:hAnsi="Carlsberg Sans Light"/>
          <w:sz w:val="20"/>
          <w:szCs w:val="20"/>
          <w:lang w:val="uk-UA"/>
        </w:rPr>
        <w:t>розробк</w:t>
      </w:r>
      <w:r w:rsidRPr="00F25E05">
        <w:rPr>
          <w:rFonts w:ascii="Carlsberg Sans Light" w:hAnsi="Carlsberg Sans Light"/>
          <w:sz w:val="20"/>
          <w:szCs w:val="20"/>
          <w:lang w:val="uk-UA"/>
        </w:rPr>
        <w:t>ою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 брендингу торгового обладнання, одягу, сувенірної продукції</w:t>
      </w:r>
      <w:r w:rsidRPr="00F25E05">
        <w:rPr>
          <w:rFonts w:ascii="Carlsberg Sans Light" w:hAnsi="Carlsberg Sans Light"/>
          <w:sz w:val="20"/>
          <w:szCs w:val="20"/>
          <w:lang w:val="uk-UA"/>
        </w:rPr>
        <w:t>;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 тощо</w:t>
      </w:r>
      <w:r w:rsidRPr="00F25E05">
        <w:rPr>
          <w:rFonts w:ascii="Carlsberg Sans Light" w:hAnsi="Carlsberg Sans Light"/>
          <w:sz w:val="20"/>
          <w:szCs w:val="20"/>
          <w:lang w:val="uk-UA"/>
        </w:rPr>
        <w:t>.</w:t>
      </w:r>
      <w:r w:rsidRPr="00F25E05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14A89DCE" w14:textId="77777777" w:rsidR="00D63EC3" w:rsidRPr="00F25E05" w:rsidRDefault="00D63EC3" w:rsidP="00AC6370">
      <w:pPr>
        <w:spacing w:line="300" w:lineRule="atLeast"/>
        <w:jc w:val="both"/>
        <w:rPr>
          <w:rFonts w:ascii="Calibri" w:eastAsia="Calibri" w:hAnsi="Calibri"/>
          <w:sz w:val="24"/>
          <w:lang w:val="ru-RU" w:eastAsia="en-US"/>
        </w:rPr>
      </w:pPr>
    </w:p>
    <w:p w14:paraId="23BAB3F7" w14:textId="77777777" w:rsidR="00243368" w:rsidRPr="0045776C" w:rsidRDefault="00243368" w:rsidP="00AC6370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C96D330" w14:textId="77777777" w:rsidR="00D63EC3" w:rsidRPr="00D63EC3" w:rsidRDefault="00D63EC3" w:rsidP="00D63EC3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Обов'язковими умовами </w:t>
      </w:r>
      <w:r w:rsidR="00E93A14">
        <w:rPr>
          <w:rFonts w:ascii="Carlsberg Sans Light" w:hAnsi="Carlsberg Sans Light"/>
          <w:b/>
          <w:sz w:val="20"/>
          <w:szCs w:val="20"/>
          <w:lang w:val="uk-UA"/>
        </w:rPr>
        <w:t xml:space="preserve">для участі в тендері </w:t>
      </w:r>
      <w:r w:rsidRPr="00D63EC3">
        <w:rPr>
          <w:rFonts w:ascii="Carlsberg Sans Light" w:hAnsi="Carlsberg Sans Light"/>
          <w:b/>
          <w:sz w:val="20"/>
          <w:szCs w:val="20"/>
          <w:lang w:val="uk-UA"/>
        </w:rPr>
        <w:t>є:</w:t>
      </w:r>
    </w:p>
    <w:p w14:paraId="5130A4B7" w14:textId="77777777" w:rsidR="00D63EC3" w:rsidRPr="00D63EC3" w:rsidRDefault="00E93A14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Відсутність серед клієнтів агенції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 xml:space="preserve"> конкуруючих брендів з категорій: пиво, квас, сидр, </w:t>
      </w:r>
      <w:proofErr w:type="spellStart"/>
      <w:r w:rsidR="00D63EC3" w:rsidRPr="00D63EC3">
        <w:rPr>
          <w:rFonts w:ascii="Carlsberg Sans Light" w:hAnsi="Carlsberg Sans Light"/>
          <w:sz w:val="20"/>
          <w:szCs w:val="20"/>
          <w:lang w:val="uk-UA"/>
        </w:rPr>
        <w:t>бірмікси</w:t>
      </w:r>
      <w:proofErr w:type="spellEnd"/>
      <w:r w:rsidR="00A27BFF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522BD6DF" w14:textId="77777777" w:rsidR="00D63EC3" w:rsidRPr="00D63EC3" w:rsidRDefault="00D63EC3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типового договору і обов'язкове виконання взятих на себе зобов'язань</w:t>
      </w:r>
    </w:p>
    <w:p w14:paraId="66F87A49" w14:textId="14AD0626" w:rsidR="00D63EC3" w:rsidRPr="00D63EC3" w:rsidRDefault="00A27BFF" w:rsidP="00530E82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Пост оплата 93 календарних дні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 xml:space="preserve"> з останнього дня </w:t>
      </w:r>
      <w:r>
        <w:rPr>
          <w:rFonts w:ascii="Carlsberg Sans Light" w:hAnsi="Carlsberg Sans Light"/>
          <w:sz w:val="20"/>
          <w:szCs w:val="20"/>
          <w:lang w:val="uk-UA"/>
        </w:rPr>
        <w:t>місяця надання послуг (дати акту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)</w:t>
      </w:r>
    </w:p>
    <w:p w14:paraId="657825F3" w14:textId="77777777" w:rsidR="00A27BFF" w:rsidRPr="00A27BFF" w:rsidRDefault="00A27BFF" w:rsidP="00A27BFF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антикорупційних пунктів</w:t>
      </w:r>
    </w:p>
    <w:p w14:paraId="4D54B68A" w14:textId="77777777" w:rsidR="00D63EC3" w:rsidRPr="00D63EC3" w:rsidRDefault="00A27BFF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еревірка контрагента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внутрішньою службою безпеки</w:t>
      </w:r>
    </w:p>
    <w:p w14:paraId="45EBAF1D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7DA9C359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74B82909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Конфіденційність</w:t>
      </w:r>
    </w:p>
    <w:p w14:paraId="580B3A46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Вся інформація про тендер</w:t>
      </w:r>
      <w:r>
        <w:rPr>
          <w:rFonts w:ascii="Carlsberg Sans Light" w:hAnsi="Carlsberg Sans Light"/>
          <w:sz w:val="20"/>
          <w:szCs w:val="20"/>
          <w:lang w:val="uk-UA"/>
        </w:rPr>
        <w:t>ний процес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є конфіденційною і повинна бути використана виключно з метою оформлення комерційної пропозиції у відповідь на даний запит. Будь-яке інше використання цієї інформації третіми особами або організаціями без попередньої письмової згоди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АТ </w:t>
      </w:r>
      <w:r w:rsidR="0045776C">
        <w:rPr>
          <w:rFonts w:ascii="Carlsberg Sans Light" w:hAnsi="Carlsberg Sans Light"/>
          <w:sz w:val="20"/>
          <w:szCs w:val="20"/>
          <w:lang w:val="uk-UA"/>
        </w:rPr>
        <w:t>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E93A14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суворо забороняється. Всі відповіді постачальників на запрошення також зберігаються в суворій конфіденційності, вони будуть досту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пні лише обмеженому колу осіб команди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ПрАТ 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45776C">
        <w:rPr>
          <w:rFonts w:ascii="Carlsberg Sans Light" w:hAnsi="Carlsberg Sans Light"/>
          <w:sz w:val="20"/>
          <w:szCs w:val="20"/>
          <w:lang w:val="uk-UA"/>
        </w:rPr>
        <w:t xml:space="preserve"> 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>. Інформація, надана Вашою компанією під час тендеру, буде використовуватися виключно в цілях проведення даного тендеру.</w:t>
      </w:r>
    </w:p>
    <w:p w14:paraId="41C780F2" w14:textId="77777777" w:rsidR="00A27BFF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1DAAA4E0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311D0C66" w14:textId="77777777" w:rsidR="00530E82" w:rsidRDefault="00530E82" w:rsidP="00530E82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>
        <w:rPr>
          <w:rFonts w:ascii="Carlsberg Sans Light" w:hAnsi="Carlsberg Sans Light"/>
          <w:b/>
          <w:sz w:val="20"/>
          <w:szCs w:val="20"/>
          <w:lang w:val="uk-UA"/>
        </w:rPr>
        <w:t>Етапи проведення тендера</w:t>
      </w:r>
    </w:p>
    <w:p w14:paraId="42718111" w14:textId="50FD8AA6" w:rsidR="00530E82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b/>
          <w:sz w:val="20"/>
          <w:szCs w:val="20"/>
          <w:lang w:val="uk-UA"/>
        </w:rPr>
        <w:t>1 етап</w:t>
      </w:r>
      <w:r>
        <w:rPr>
          <w:rFonts w:ascii="Carlsberg Sans Light" w:hAnsi="Carlsberg Sans Light"/>
          <w:sz w:val="20"/>
          <w:szCs w:val="20"/>
          <w:lang w:val="uk-UA"/>
        </w:rPr>
        <w:t>: 04</w:t>
      </w:r>
      <w:r w:rsidR="00564D1B">
        <w:rPr>
          <w:rFonts w:ascii="Carlsberg Sans Light" w:hAnsi="Carlsberg Sans Light"/>
          <w:sz w:val="20"/>
          <w:szCs w:val="20"/>
          <w:lang w:val="uk-UA"/>
        </w:rPr>
        <w:t>.02.2021</w:t>
      </w:r>
      <w:r>
        <w:rPr>
          <w:rFonts w:ascii="Carlsberg Sans Light" w:hAnsi="Carlsberg Sans Light"/>
          <w:sz w:val="20"/>
          <w:szCs w:val="20"/>
          <w:lang w:val="uk-UA"/>
        </w:rPr>
        <w:t xml:space="preserve"> – </w:t>
      </w:r>
      <w:r w:rsidR="00027F34">
        <w:rPr>
          <w:rFonts w:ascii="Carlsberg Sans Light" w:hAnsi="Carlsberg Sans Light"/>
          <w:sz w:val="20"/>
          <w:szCs w:val="20"/>
          <w:lang w:val="uk-UA"/>
        </w:rPr>
        <w:t>0</w:t>
      </w:r>
      <w:r w:rsidR="00027F34">
        <w:rPr>
          <w:rFonts w:ascii="Carlsberg Sans Light" w:hAnsi="Carlsberg Sans Light"/>
          <w:sz w:val="20"/>
          <w:szCs w:val="20"/>
          <w:lang w:val="uk-UA"/>
        </w:rPr>
        <w:t>8</w:t>
      </w:r>
      <w:r w:rsidR="00027F34">
        <w:rPr>
          <w:rFonts w:ascii="Carlsberg Sans Light" w:hAnsi="Carlsberg Sans Light"/>
          <w:sz w:val="20"/>
          <w:szCs w:val="20"/>
          <w:lang w:val="uk-UA"/>
        </w:rPr>
        <w:t>.02.2021</w:t>
      </w:r>
    </w:p>
    <w:p w14:paraId="1771451E" w14:textId="77777777" w:rsidR="00530E82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Збір інформації про компанію:</w:t>
      </w:r>
    </w:p>
    <w:p w14:paraId="6F753E80" w14:textId="77777777" w:rsidR="00530E82" w:rsidRDefault="00530E82" w:rsidP="00530E82">
      <w:pPr>
        <w:pStyle w:val="ad"/>
        <w:numPr>
          <w:ilvl w:val="0"/>
          <w:numId w:val="21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Надання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credentials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агенції</w:t>
      </w:r>
    </w:p>
    <w:p w14:paraId="3E87905D" w14:textId="46A7DED5" w:rsidR="00027F34" w:rsidRPr="00027F34" w:rsidRDefault="00530E82" w:rsidP="00027F34">
      <w:pPr>
        <w:pStyle w:val="ad"/>
        <w:numPr>
          <w:ilvl w:val="0"/>
          <w:numId w:val="21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Надання агенцією реєстраційних документів </w:t>
      </w:r>
      <w:r w:rsidR="00027F34">
        <w:rPr>
          <w:rFonts w:ascii="Carlsberg Sans Light" w:hAnsi="Carlsberg Sans Light"/>
          <w:sz w:val="20"/>
          <w:szCs w:val="20"/>
          <w:lang w:val="uk-UA"/>
        </w:rPr>
        <w:t>(с</w:t>
      </w:r>
      <w:r w:rsidR="00027F34" w:rsidRPr="00027F34">
        <w:rPr>
          <w:rFonts w:ascii="Carlsberg Sans Light" w:hAnsi="Carlsberg Sans Light"/>
          <w:sz w:val="20"/>
          <w:szCs w:val="20"/>
          <w:lang w:val="uk-UA"/>
        </w:rPr>
        <w:t>татут</w:t>
      </w:r>
      <w:r w:rsidR="00027F34">
        <w:rPr>
          <w:rFonts w:ascii="Carlsberg Sans Light" w:hAnsi="Carlsberg Sans Light"/>
          <w:sz w:val="20"/>
          <w:szCs w:val="20"/>
          <w:lang w:val="uk-UA"/>
        </w:rPr>
        <w:t>, н</w:t>
      </w:r>
      <w:r w:rsidR="00027F34" w:rsidRPr="00027F34">
        <w:rPr>
          <w:rFonts w:ascii="Carlsberg Sans Light" w:hAnsi="Carlsberg Sans Light"/>
          <w:sz w:val="20"/>
          <w:szCs w:val="20"/>
          <w:lang w:val="uk-UA"/>
        </w:rPr>
        <w:t>аказ про призначення директора</w:t>
      </w:r>
      <w:r w:rsidR="00027F34">
        <w:rPr>
          <w:rFonts w:ascii="Carlsberg Sans Light" w:hAnsi="Carlsberg Sans Light"/>
          <w:sz w:val="20"/>
          <w:szCs w:val="20"/>
          <w:lang w:val="uk-UA"/>
        </w:rPr>
        <w:t>, в</w:t>
      </w:r>
      <w:r w:rsidR="00027F34" w:rsidRPr="00027F34">
        <w:rPr>
          <w:rFonts w:ascii="Carlsberg Sans Light" w:hAnsi="Carlsberg Sans Light"/>
          <w:sz w:val="20"/>
          <w:szCs w:val="20"/>
          <w:lang w:val="uk-UA"/>
        </w:rPr>
        <w:t>итяг з реєстру платників ПДВ</w:t>
      </w:r>
      <w:r w:rsidR="00027F34">
        <w:rPr>
          <w:rFonts w:ascii="Carlsberg Sans Light" w:hAnsi="Carlsberg Sans Light"/>
          <w:sz w:val="20"/>
          <w:szCs w:val="20"/>
          <w:lang w:val="uk-UA"/>
        </w:rPr>
        <w:t>, в</w:t>
      </w:r>
      <w:r w:rsidR="00027F34" w:rsidRPr="00027F34">
        <w:rPr>
          <w:rFonts w:ascii="Carlsberg Sans Light" w:hAnsi="Carlsberg Sans Light"/>
          <w:sz w:val="20"/>
          <w:szCs w:val="20"/>
          <w:lang w:val="uk-UA"/>
        </w:rPr>
        <w:t>иписк</w:t>
      </w:r>
      <w:r w:rsidR="00027F34">
        <w:rPr>
          <w:rFonts w:ascii="Carlsberg Sans Light" w:hAnsi="Carlsberg Sans Light"/>
          <w:sz w:val="20"/>
          <w:szCs w:val="20"/>
          <w:lang w:val="uk-UA"/>
        </w:rPr>
        <w:t>а</w:t>
      </w:r>
      <w:r w:rsidR="00027F34" w:rsidRPr="00027F34">
        <w:rPr>
          <w:rFonts w:ascii="Carlsberg Sans Light" w:hAnsi="Carlsberg Sans Light"/>
          <w:sz w:val="20"/>
          <w:szCs w:val="20"/>
          <w:lang w:val="uk-UA"/>
        </w:rPr>
        <w:t xml:space="preserve"> з Єдиного державного реєстру юридичних осіб, фізичних осіб-підприємців та громадських формувань</w:t>
      </w:r>
      <w:r w:rsidR="00027F34">
        <w:rPr>
          <w:rFonts w:ascii="Carlsberg Sans Light" w:hAnsi="Carlsberg Sans Light"/>
          <w:sz w:val="20"/>
          <w:szCs w:val="20"/>
          <w:lang w:val="uk-UA"/>
        </w:rPr>
        <w:t>)</w:t>
      </w:r>
    </w:p>
    <w:p w14:paraId="1063706F" w14:textId="2299C90D" w:rsidR="00530E82" w:rsidRDefault="00530E82" w:rsidP="00530E82">
      <w:pPr>
        <w:pStyle w:val="ad"/>
        <w:numPr>
          <w:ilvl w:val="0"/>
          <w:numId w:val="21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Перевірка службою безпеки</w:t>
      </w:r>
      <w:r w:rsidR="00D13E9F">
        <w:rPr>
          <w:rFonts w:ascii="Carlsberg Sans Light" w:hAnsi="Carlsberg Sans Light"/>
          <w:sz w:val="20"/>
          <w:szCs w:val="20"/>
          <w:lang w:val="uk-UA"/>
        </w:rPr>
        <w:t xml:space="preserve"> агенції</w:t>
      </w:r>
    </w:p>
    <w:p w14:paraId="7B45D8B4" w14:textId="77777777" w:rsidR="00E85050" w:rsidRDefault="00E8505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7BFFF0D" w14:textId="77777777" w:rsidR="00E85050" w:rsidRDefault="00E8505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15945986" w14:textId="063184B2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lang w:val="uk-UA"/>
        </w:rPr>
        <w:t>2 етап:</w:t>
      </w:r>
      <w:r w:rsidRPr="005605A0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027F34">
        <w:rPr>
          <w:rFonts w:ascii="Carlsberg Sans Light" w:hAnsi="Carlsberg Sans Light"/>
          <w:sz w:val="20"/>
          <w:szCs w:val="20"/>
          <w:lang w:val="uk-UA"/>
        </w:rPr>
        <w:t>0</w:t>
      </w:r>
      <w:r w:rsidR="00027F34">
        <w:rPr>
          <w:rFonts w:ascii="Carlsberg Sans Light" w:hAnsi="Carlsberg Sans Light"/>
          <w:sz w:val="20"/>
          <w:szCs w:val="20"/>
          <w:lang w:val="uk-UA"/>
        </w:rPr>
        <w:t>8</w:t>
      </w:r>
      <w:r w:rsidR="00027F34">
        <w:rPr>
          <w:rFonts w:ascii="Carlsberg Sans Light" w:hAnsi="Carlsberg Sans Light"/>
          <w:sz w:val="20"/>
          <w:szCs w:val="20"/>
          <w:lang w:val="uk-UA"/>
        </w:rPr>
        <w:t>.02.2021 – 0</w:t>
      </w:r>
      <w:r w:rsidR="00027F34">
        <w:rPr>
          <w:rFonts w:ascii="Carlsberg Sans Light" w:hAnsi="Carlsberg Sans Light"/>
          <w:sz w:val="20"/>
          <w:szCs w:val="20"/>
          <w:lang w:val="uk-UA"/>
        </w:rPr>
        <w:t>9</w:t>
      </w:r>
      <w:r w:rsidR="00027F34">
        <w:rPr>
          <w:rFonts w:ascii="Carlsberg Sans Light" w:hAnsi="Carlsberg Sans Light"/>
          <w:sz w:val="20"/>
          <w:szCs w:val="20"/>
          <w:lang w:val="uk-UA"/>
        </w:rPr>
        <w:t>.02.2021</w:t>
      </w:r>
    </w:p>
    <w:p w14:paraId="773B356E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sz w:val="20"/>
          <w:szCs w:val="20"/>
          <w:lang w:val="uk-UA"/>
        </w:rPr>
        <w:t>Надання тендерного файлу для заповнення цінових пропозицій</w:t>
      </w:r>
    </w:p>
    <w:p w14:paraId="357DAF4D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14:paraId="31BAFE02" w14:textId="0CBD1968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lang w:val="uk-UA"/>
        </w:rPr>
        <w:t xml:space="preserve">3 етап: </w:t>
      </w:r>
      <w:r w:rsidR="00027F34">
        <w:rPr>
          <w:rFonts w:ascii="Carlsberg Sans Light" w:hAnsi="Carlsberg Sans Light"/>
          <w:sz w:val="20"/>
          <w:szCs w:val="20"/>
          <w:lang w:val="uk-UA"/>
        </w:rPr>
        <w:t>19</w:t>
      </w:r>
      <w:r w:rsidR="00027F34">
        <w:rPr>
          <w:rFonts w:ascii="Carlsberg Sans Light" w:hAnsi="Carlsberg Sans Light"/>
          <w:sz w:val="20"/>
          <w:szCs w:val="20"/>
          <w:lang w:val="uk-UA"/>
        </w:rPr>
        <w:t xml:space="preserve">.02.2021 </w:t>
      </w:r>
    </w:p>
    <w:p w14:paraId="6DAF4ED1" w14:textId="70A251D6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sz w:val="20"/>
          <w:szCs w:val="20"/>
          <w:lang w:val="uk-UA"/>
        </w:rPr>
        <w:t xml:space="preserve">Надання </w:t>
      </w:r>
      <w:r w:rsidR="00D13E9F">
        <w:rPr>
          <w:rFonts w:ascii="Carlsberg Sans Light" w:hAnsi="Carlsberg Sans Light"/>
          <w:sz w:val="20"/>
          <w:szCs w:val="20"/>
          <w:lang w:val="uk-UA"/>
        </w:rPr>
        <w:t xml:space="preserve">заповненого тендерного файлу з ціновими пропозиціями від агенції </w:t>
      </w:r>
    </w:p>
    <w:p w14:paraId="60B16054" w14:textId="796F9BB0" w:rsidR="001A118C" w:rsidRDefault="001A118C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1080B39E" w14:textId="77777777" w:rsidR="00530E82" w:rsidRPr="00530E82" w:rsidRDefault="00530E82" w:rsidP="00530E82">
      <w:pPr>
        <w:spacing w:line="300" w:lineRule="atLeast"/>
        <w:rPr>
          <w:rFonts w:ascii="Carlsberg Sans Light" w:hAnsi="Carlsberg Sans Light"/>
          <w:b/>
          <w:sz w:val="20"/>
          <w:szCs w:val="20"/>
          <w:lang w:val="uk-UA"/>
        </w:rPr>
      </w:pPr>
      <w:r w:rsidRPr="00530E82">
        <w:rPr>
          <w:rFonts w:ascii="Carlsberg Sans Light" w:hAnsi="Carlsberg Sans Light"/>
          <w:b/>
          <w:sz w:val="20"/>
          <w:szCs w:val="20"/>
          <w:lang w:val="uk-UA"/>
        </w:rPr>
        <w:t>Критерії оцінки</w:t>
      </w:r>
    </w:p>
    <w:p w14:paraId="34776F25" w14:textId="77777777" w:rsidR="00530E82" w:rsidRPr="00530E82" w:rsidRDefault="00530E82" w:rsidP="00530E82">
      <w:pPr>
        <w:spacing w:line="300" w:lineRule="atLeast"/>
        <w:rPr>
          <w:rFonts w:ascii="Carlsberg Sans Light" w:hAnsi="Carlsberg Sans Light"/>
          <w:bCs/>
          <w:sz w:val="20"/>
          <w:szCs w:val="20"/>
          <w:lang w:val="uk-UA"/>
        </w:rPr>
      </w:pPr>
      <w:r w:rsidRPr="00530E82">
        <w:rPr>
          <w:rFonts w:ascii="Carlsberg Sans Light" w:hAnsi="Carlsberg Sans Light"/>
          <w:bCs/>
          <w:sz w:val="20"/>
          <w:szCs w:val="20"/>
          <w:lang w:val="uk-UA"/>
        </w:rPr>
        <w:t xml:space="preserve">Будуть оцінюватися креативна на основі </w:t>
      </w:r>
      <w:proofErr w:type="spellStart"/>
      <w:r w:rsidRPr="00530E82">
        <w:rPr>
          <w:rFonts w:ascii="Carlsberg Sans Light" w:hAnsi="Carlsberg Sans Light"/>
          <w:bCs/>
          <w:sz w:val="20"/>
          <w:szCs w:val="20"/>
          <w:lang w:val="uk-UA"/>
        </w:rPr>
        <w:t>credentials</w:t>
      </w:r>
      <w:proofErr w:type="spellEnd"/>
      <w:r w:rsidRPr="00530E82">
        <w:rPr>
          <w:rFonts w:ascii="Carlsberg Sans Light" w:hAnsi="Carlsberg Sans Light"/>
          <w:bCs/>
          <w:sz w:val="20"/>
          <w:szCs w:val="20"/>
          <w:lang w:val="uk-UA"/>
        </w:rPr>
        <w:t xml:space="preserve"> та фінансова пропозиції у співвідношенні 30/70. </w:t>
      </w:r>
    </w:p>
    <w:p w14:paraId="64EFA180" w14:textId="18CFD2C6" w:rsidR="00530E82" w:rsidRPr="00530E82" w:rsidRDefault="00530E82" w:rsidP="00530E82">
      <w:pPr>
        <w:spacing w:line="300" w:lineRule="atLeast"/>
        <w:rPr>
          <w:rFonts w:ascii="Carlsberg Sans Light" w:hAnsi="Carlsberg Sans Light"/>
          <w:bCs/>
          <w:sz w:val="20"/>
          <w:szCs w:val="20"/>
          <w:lang w:val="uk-UA"/>
        </w:rPr>
      </w:pPr>
      <w:r w:rsidRPr="00530E82">
        <w:rPr>
          <w:rFonts w:ascii="Carlsberg Sans Light" w:hAnsi="Carlsberg Sans Light"/>
          <w:bCs/>
          <w:sz w:val="20"/>
          <w:szCs w:val="20"/>
          <w:lang w:val="uk-UA"/>
        </w:rPr>
        <w:t>Оцінювання проводитиметься усіма бренд командами та медіа командою</w:t>
      </w:r>
      <w:r w:rsidR="00D13E9F">
        <w:rPr>
          <w:rFonts w:ascii="Carlsberg Sans Light" w:hAnsi="Carlsberg Sans Light"/>
          <w:bCs/>
          <w:sz w:val="20"/>
          <w:szCs w:val="20"/>
          <w:lang w:val="uk-UA"/>
        </w:rPr>
        <w:t xml:space="preserve"> </w:t>
      </w:r>
      <w:proofErr w:type="spellStart"/>
      <w:r w:rsidR="00D13E9F" w:rsidRPr="00530E82">
        <w:rPr>
          <w:rFonts w:ascii="Carlsberg Sans Light" w:hAnsi="Carlsberg Sans Light"/>
          <w:bCs/>
          <w:sz w:val="20"/>
          <w:szCs w:val="20"/>
          <w:lang w:val="uk-UA"/>
        </w:rPr>
        <w:t>Карлсберг</w:t>
      </w:r>
      <w:proofErr w:type="spellEnd"/>
      <w:r w:rsidR="00D13E9F" w:rsidRPr="00530E82">
        <w:rPr>
          <w:rFonts w:ascii="Carlsberg Sans Light" w:hAnsi="Carlsberg Sans Light"/>
          <w:bCs/>
          <w:sz w:val="20"/>
          <w:szCs w:val="20"/>
          <w:lang w:val="uk-UA"/>
        </w:rPr>
        <w:t xml:space="preserve"> </w:t>
      </w:r>
      <w:r w:rsidR="00D13E9F">
        <w:rPr>
          <w:rFonts w:ascii="Carlsberg Sans Light" w:hAnsi="Carlsberg Sans Light"/>
          <w:bCs/>
          <w:sz w:val="20"/>
          <w:szCs w:val="20"/>
          <w:lang w:val="uk-UA"/>
        </w:rPr>
        <w:t>Україна.</w:t>
      </w:r>
    </w:p>
    <w:p w14:paraId="3B4C1592" w14:textId="58139B24" w:rsidR="003308A1" w:rsidRPr="00530E82" w:rsidRDefault="00530E82" w:rsidP="00530E82">
      <w:pPr>
        <w:spacing w:line="300" w:lineRule="atLeast"/>
        <w:jc w:val="both"/>
        <w:rPr>
          <w:rFonts w:ascii="Carlsberg Sans Light" w:hAnsi="Carlsberg Sans Light"/>
          <w:bCs/>
          <w:sz w:val="20"/>
          <w:szCs w:val="20"/>
          <w:lang w:val="uk-UA"/>
        </w:rPr>
      </w:pPr>
      <w:r w:rsidRPr="00530E82">
        <w:rPr>
          <w:rFonts w:ascii="Carlsberg Sans Light" w:hAnsi="Carlsberg Sans Light"/>
          <w:bCs/>
          <w:sz w:val="20"/>
          <w:szCs w:val="20"/>
          <w:lang w:val="uk-UA"/>
        </w:rPr>
        <w:t>За підсумками третього етапу буде здійснено вибір двох-трьох переможців.</w:t>
      </w:r>
    </w:p>
    <w:p w14:paraId="729E2A8F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lang w:val="uk-UA"/>
        </w:rPr>
        <w:t xml:space="preserve">Термін співпраці: </w:t>
      </w:r>
      <w:r w:rsidRPr="005605A0">
        <w:rPr>
          <w:rFonts w:ascii="Carlsberg Sans Light" w:hAnsi="Carlsberg Sans Light"/>
          <w:bCs/>
          <w:sz w:val="20"/>
          <w:szCs w:val="20"/>
          <w:lang w:val="uk-UA"/>
        </w:rPr>
        <w:t>01.04.2021 – 31.03.2022</w:t>
      </w:r>
    </w:p>
    <w:p w14:paraId="38D3A583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14:paraId="2A816C48" w14:textId="46D8C250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lang w:val="uk-UA"/>
        </w:rPr>
        <w:t>Плановий термін завершення тендерного процесу</w:t>
      </w:r>
      <w:r w:rsidRPr="005605A0">
        <w:rPr>
          <w:rFonts w:ascii="Carlsberg Sans Light" w:hAnsi="Carlsberg Sans Light"/>
          <w:sz w:val="20"/>
          <w:szCs w:val="20"/>
          <w:lang w:val="uk-UA"/>
        </w:rPr>
        <w:t xml:space="preserve"> у вигляді прийняття остаточного рішення тендерною комісією - до 26</w:t>
      </w:r>
      <w:r w:rsidR="00D13E9F">
        <w:rPr>
          <w:rFonts w:ascii="Carlsberg Sans Light" w:hAnsi="Carlsberg Sans Light"/>
          <w:sz w:val="20"/>
          <w:szCs w:val="20"/>
          <w:lang w:val="uk-UA"/>
        </w:rPr>
        <w:t>.03.</w:t>
      </w:r>
      <w:r w:rsidRPr="005605A0">
        <w:rPr>
          <w:rFonts w:ascii="Carlsberg Sans Light" w:hAnsi="Carlsberg Sans Light"/>
          <w:sz w:val="20"/>
          <w:szCs w:val="20"/>
          <w:lang w:val="uk-UA"/>
        </w:rPr>
        <w:t>2021</w:t>
      </w:r>
      <w:r w:rsidR="00D13E9F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4223C9E4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72051175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77BA958" w14:textId="586305F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u w:val="single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Якщо ви хочете взяти участь в цьому Тендері, будь ласка, </w:t>
      </w:r>
      <w:proofErr w:type="spellStart"/>
      <w:r w:rsidRPr="005605A0">
        <w:rPr>
          <w:rFonts w:ascii="Carlsberg Sans Light" w:hAnsi="Carlsberg Sans Light"/>
          <w:b/>
          <w:sz w:val="20"/>
          <w:szCs w:val="20"/>
          <w:u w:val="single"/>
          <w:lang w:val="uk-UA"/>
        </w:rPr>
        <w:t>надішліть</w:t>
      </w:r>
      <w:proofErr w:type="spellEnd"/>
      <w:r w:rsidRPr="005605A0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не пізніше 8</w:t>
      </w:r>
      <w:r w:rsidR="00D13E9F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</w:t>
      </w:r>
      <w:r w:rsidRPr="005605A0">
        <w:rPr>
          <w:rFonts w:ascii="Carlsberg Sans Light" w:hAnsi="Carlsberg Sans Light"/>
          <w:b/>
          <w:sz w:val="20"/>
          <w:szCs w:val="20"/>
          <w:u w:val="single"/>
          <w:lang w:val="uk-UA"/>
        </w:rPr>
        <w:t>лютого 2021 року:</w:t>
      </w:r>
    </w:p>
    <w:p w14:paraId="6E1C67E9" w14:textId="37F5560E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sz w:val="20"/>
          <w:szCs w:val="20"/>
          <w:lang w:val="uk-UA"/>
        </w:rPr>
        <w:t xml:space="preserve">1. Підтвердження участі в тендері </w:t>
      </w:r>
      <w:r w:rsidR="00D13E9F">
        <w:rPr>
          <w:rFonts w:ascii="Carlsberg Sans Light" w:hAnsi="Carlsberg Sans Light"/>
          <w:sz w:val="20"/>
          <w:szCs w:val="20"/>
          <w:lang w:val="uk-UA"/>
        </w:rPr>
        <w:t>(</w:t>
      </w:r>
      <w:r w:rsidRPr="005605A0">
        <w:rPr>
          <w:rFonts w:ascii="Carlsberg Sans Light" w:hAnsi="Carlsberg Sans Light"/>
          <w:sz w:val="20"/>
          <w:szCs w:val="20"/>
          <w:lang w:val="uk-UA"/>
        </w:rPr>
        <w:t>формат електронний лист</w:t>
      </w:r>
      <w:r w:rsidR="00D13E9F">
        <w:rPr>
          <w:rFonts w:ascii="Carlsberg Sans Light" w:hAnsi="Carlsberg Sans Light"/>
          <w:sz w:val="20"/>
          <w:szCs w:val="20"/>
          <w:lang w:val="uk-UA"/>
        </w:rPr>
        <w:t>)</w:t>
      </w:r>
    </w:p>
    <w:p w14:paraId="52CB58C5" w14:textId="419D4141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sz w:val="20"/>
          <w:szCs w:val="20"/>
          <w:lang w:val="uk-UA"/>
        </w:rPr>
        <w:t xml:space="preserve">2. Підтвердження, що ви не працюєте з брендами з пивної категорії, квасами, сидр, </w:t>
      </w:r>
      <w:proofErr w:type="spellStart"/>
      <w:r w:rsidRPr="005605A0">
        <w:rPr>
          <w:rFonts w:ascii="Carlsberg Sans Light" w:hAnsi="Carlsberg Sans Light"/>
          <w:sz w:val="20"/>
          <w:szCs w:val="20"/>
          <w:lang w:val="uk-UA"/>
        </w:rPr>
        <w:t>бірміксами</w:t>
      </w:r>
      <w:proofErr w:type="spellEnd"/>
      <w:r w:rsidR="00D13E9F">
        <w:rPr>
          <w:rFonts w:ascii="Carlsberg Sans Light" w:hAnsi="Carlsberg Sans Light"/>
          <w:sz w:val="20"/>
          <w:szCs w:val="20"/>
          <w:lang w:val="uk-UA"/>
        </w:rPr>
        <w:t xml:space="preserve"> (</w:t>
      </w:r>
      <w:r w:rsidRPr="005605A0">
        <w:rPr>
          <w:rFonts w:ascii="Carlsberg Sans Light" w:hAnsi="Carlsberg Sans Light"/>
          <w:sz w:val="20"/>
          <w:szCs w:val="20"/>
          <w:lang w:val="uk-UA"/>
        </w:rPr>
        <w:t>формат електронний лист</w:t>
      </w:r>
      <w:r w:rsidR="00D13E9F">
        <w:rPr>
          <w:rFonts w:ascii="Carlsberg Sans Light" w:hAnsi="Carlsberg Sans Light"/>
          <w:sz w:val="20"/>
          <w:szCs w:val="20"/>
          <w:lang w:val="uk-UA"/>
        </w:rPr>
        <w:t>)</w:t>
      </w:r>
    </w:p>
    <w:p w14:paraId="5E19529C" w14:textId="00739DD0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5605A0">
        <w:rPr>
          <w:rFonts w:ascii="Carlsberg Sans Light" w:hAnsi="Carlsberg Sans Light"/>
          <w:sz w:val="20"/>
          <w:szCs w:val="20"/>
          <w:lang w:val="uk-UA"/>
        </w:rPr>
        <w:t>3. Підтвердження того, що ви приймаєте умови пост оплати</w:t>
      </w:r>
      <w:r w:rsidR="00D13E9F">
        <w:rPr>
          <w:rFonts w:ascii="Carlsberg Sans Light" w:hAnsi="Carlsberg Sans Light"/>
          <w:sz w:val="20"/>
          <w:szCs w:val="20"/>
          <w:lang w:val="uk-UA"/>
        </w:rPr>
        <w:t xml:space="preserve"> (</w:t>
      </w:r>
      <w:r w:rsidRPr="005605A0">
        <w:rPr>
          <w:rFonts w:ascii="Carlsberg Sans Light" w:hAnsi="Carlsberg Sans Light"/>
          <w:sz w:val="20"/>
          <w:szCs w:val="20"/>
          <w:lang w:val="uk-UA"/>
        </w:rPr>
        <w:t>формат електронний лист</w:t>
      </w:r>
      <w:r w:rsidR="00D13E9F">
        <w:rPr>
          <w:rFonts w:ascii="Carlsberg Sans Light" w:hAnsi="Carlsberg Sans Light"/>
          <w:sz w:val="20"/>
          <w:szCs w:val="20"/>
          <w:lang w:val="uk-UA"/>
        </w:rPr>
        <w:t>)</w:t>
      </w:r>
    </w:p>
    <w:p w14:paraId="0C830ABC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E218646" w14:textId="4D845198" w:rsidR="00530E82" w:rsidRDefault="00530E82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83B1181" w14:textId="77777777" w:rsidR="00027F34" w:rsidRPr="005605A0" w:rsidRDefault="00027F34" w:rsidP="00530E82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77290783" w14:textId="77777777" w:rsidR="00530E82" w:rsidRPr="005605A0" w:rsidRDefault="00530E82" w:rsidP="00530E82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lang w:val="uk-UA"/>
        </w:rPr>
        <w:t>З нетерпінням чекаємо отримання Вашого комерційної пропозиції в зазначений термін.</w:t>
      </w:r>
    </w:p>
    <w:p w14:paraId="7C1235DB" w14:textId="77777777" w:rsidR="00530E82" w:rsidRPr="005605A0" w:rsidRDefault="00530E82" w:rsidP="00530E82">
      <w:pPr>
        <w:rPr>
          <w:rFonts w:ascii="Carlsberg Sans Light" w:hAnsi="Carlsberg Sans Light"/>
          <w:sz w:val="20"/>
          <w:szCs w:val="20"/>
          <w:lang w:val="uk-UA"/>
        </w:rPr>
      </w:pPr>
    </w:p>
    <w:p w14:paraId="61A909C5" w14:textId="77777777" w:rsidR="00530E82" w:rsidRPr="005605A0" w:rsidRDefault="00530E82" w:rsidP="00530E82">
      <w:pPr>
        <w:rPr>
          <w:rFonts w:ascii="Carlsberg Sans Light" w:hAnsi="Carlsberg Sans Light"/>
          <w:sz w:val="20"/>
          <w:szCs w:val="20"/>
          <w:lang w:val="uk-UA"/>
        </w:rPr>
      </w:pPr>
    </w:p>
    <w:p w14:paraId="2CE8A41B" w14:textId="77777777" w:rsidR="00530E82" w:rsidRPr="005605A0" w:rsidRDefault="00530E82" w:rsidP="00530E82">
      <w:pPr>
        <w:rPr>
          <w:rFonts w:ascii="Carlsberg Sans Light" w:hAnsi="Carlsberg Sans Light"/>
          <w:sz w:val="20"/>
          <w:szCs w:val="20"/>
          <w:lang w:val="uk-UA"/>
        </w:rPr>
      </w:pPr>
    </w:p>
    <w:p w14:paraId="73EC7BF8" w14:textId="77777777" w:rsidR="00530E82" w:rsidRPr="005605A0" w:rsidRDefault="00530E82" w:rsidP="00530E82">
      <w:pPr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5605A0">
        <w:rPr>
          <w:rFonts w:ascii="Carlsberg Sans Light" w:hAnsi="Carlsberg Sans Light"/>
          <w:b/>
          <w:sz w:val="20"/>
          <w:szCs w:val="20"/>
          <w:lang w:val="uk-UA"/>
        </w:rPr>
        <w:t>КОНТАКТИ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530E82" w:rsidRPr="005605A0" w14:paraId="1F8ABF1E" w14:textId="77777777" w:rsidTr="00D45DDA">
        <w:tc>
          <w:tcPr>
            <w:tcW w:w="9345" w:type="dxa"/>
          </w:tcPr>
          <w:p w14:paraId="525CC2F7" w14:textId="77777777" w:rsidR="00530E82" w:rsidRPr="005605A0" w:rsidRDefault="00530E82" w:rsidP="00D45DDA">
            <w:pPr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  <w:proofErr w:type="spellStart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Ощенко</w:t>
            </w:r>
            <w:proofErr w:type="spellEnd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 xml:space="preserve"> Юлія</w:t>
            </w:r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br/>
              <w:t xml:space="preserve">Менеджер з медіа та </w:t>
            </w:r>
            <w:proofErr w:type="spellStart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івентів</w:t>
            </w:r>
            <w:proofErr w:type="spellEnd"/>
          </w:p>
          <w:p w14:paraId="4BB070E5" w14:textId="77777777" w:rsidR="00530E82" w:rsidRPr="005605A0" w:rsidRDefault="00530E82" w:rsidP="00D45DDA">
            <w:pPr>
              <w:jc w:val="both"/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  <w:proofErr w:type="spellStart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Тел</w:t>
            </w:r>
            <w:proofErr w:type="spellEnd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.: +38067 414 32 84</w:t>
            </w:r>
          </w:p>
          <w:p w14:paraId="4AE7E200" w14:textId="77777777" w:rsidR="00530E82" w:rsidRPr="005605A0" w:rsidRDefault="00530E82" w:rsidP="00D45DDA">
            <w:pPr>
              <w:rPr>
                <w:rFonts w:eastAsiaTheme="minorEastAsia"/>
                <w:noProof/>
                <w:color w:val="808080"/>
                <w:sz w:val="15"/>
                <w:szCs w:val="15"/>
                <w:lang w:val="uk-UA" w:eastAsia="ru-RU"/>
              </w:rPr>
            </w:pPr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e-</w:t>
            </w:r>
            <w:proofErr w:type="spellStart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mail</w:t>
            </w:r>
            <w:proofErr w:type="spellEnd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 xml:space="preserve">: </w:t>
            </w:r>
            <w:r w:rsidRPr="005605A0">
              <w:rPr>
                <w:rFonts w:ascii="Carlsberg Sans Light" w:hAnsi="Carlsberg Sans Light"/>
                <w:sz w:val="22"/>
                <w:szCs w:val="22"/>
                <w:lang w:val="uk-UA"/>
              </w:rPr>
              <w:t xml:space="preserve"> </w:t>
            </w:r>
            <w:hyperlink r:id="rId12" w:history="1">
              <w:r w:rsidRPr="005605A0">
                <w:rPr>
                  <w:rStyle w:val="ae"/>
                  <w:rFonts w:ascii="Carlsberg Sans Light" w:eastAsiaTheme="minorEastAsia" w:hAnsi="Carlsberg Sans Light"/>
                  <w:noProof/>
                  <w:color w:val="0563C1"/>
                  <w:sz w:val="18"/>
                  <w:szCs w:val="18"/>
                  <w:lang w:val="uk-UA" w:eastAsia="ru-RU"/>
                </w:rPr>
                <w:t>Yuliia.Oshchenko@carlsberg.ua</w:t>
              </w:r>
            </w:hyperlink>
          </w:p>
          <w:p w14:paraId="3CD5E78D" w14:textId="77777777" w:rsidR="00530E82" w:rsidRPr="005605A0" w:rsidRDefault="00530E82" w:rsidP="00D45DDA">
            <w:pPr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</w:p>
          <w:p w14:paraId="7520E5FC" w14:textId="77777777" w:rsidR="00530E82" w:rsidRPr="005605A0" w:rsidRDefault="00530E82" w:rsidP="00D45DDA">
            <w:pPr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Корнійчук Наталія</w:t>
            </w:r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br/>
              <w:t>Провідний фахівець з медіа</w:t>
            </w:r>
          </w:p>
          <w:p w14:paraId="0A23E59E" w14:textId="77777777" w:rsidR="00530E82" w:rsidRPr="005605A0" w:rsidRDefault="00530E82" w:rsidP="00D45DDA">
            <w:pPr>
              <w:jc w:val="both"/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  <w:proofErr w:type="spellStart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Тел</w:t>
            </w:r>
            <w:proofErr w:type="spellEnd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.: +38067 414 23 60</w:t>
            </w:r>
          </w:p>
          <w:p w14:paraId="1E2C959F" w14:textId="77777777" w:rsidR="00530E82" w:rsidRPr="005605A0" w:rsidRDefault="00530E82" w:rsidP="00D45DDA">
            <w:pPr>
              <w:jc w:val="both"/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e-</w:t>
            </w:r>
            <w:proofErr w:type="spellStart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>mail</w:t>
            </w:r>
            <w:proofErr w:type="spellEnd"/>
            <w:r w:rsidRPr="005605A0">
              <w:rPr>
                <w:rFonts w:ascii="Carlsberg Sans Light" w:hAnsi="Carlsberg Sans Light"/>
                <w:sz w:val="20"/>
                <w:szCs w:val="20"/>
                <w:lang w:val="uk-UA"/>
              </w:rPr>
              <w:t xml:space="preserve">: </w:t>
            </w:r>
            <w:hyperlink r:id="rId13" w:history="1">
              <w:r w:rsidRPr="005605A0">
                <w:rPr>
                  <w:rStyle w:val="ae"/>
                  <w:rFonts w:ascii="Carlsberg Sans Light" w:hAnsi="Carlsberg Sans Light"/>
                  <w:sz w:val="20"/>
                  <w:szCs w:val="20"/>
                  <w:lang w:val="uk-UA"/>
                </w:rPr>
                <w:t>Nataliia.Korniichuk@carlsberg.ua</w:t>
              </w:r>
            </w:hyperlink>
          </w:p>
          <w:p w14:paraId="2F74C995" w14:textId="77777777" w:rsidR="00530E82" w:rsidRPr="005605A0" w:rsidRDefault="00530E82" w:rsidP="00D45DDA">
            <w:pPr>
              <w:jc w:val="both"/>
              <w:rPr>
                <w:rFonts w:ascii="Carlsberg Sans Light" w:hAnsi="Carlsberg Sans Light"/>
                <w:sz w:val="20"/>
                <w:szCs w:val="20"/>
                <w:lang w:val="uk-UA"/>
              </w:rPr>
            </w:pPr>
          </w:p>
          <w:p w14:paraId="2E662449" w14:textId="77777777" w:rsidR="00530E82" w:rsidRPr="005605A0" w:rsidRDefault="00530E82" w:rsidP="00D45DDA">
            <w:pPr>
              <w:jc w:val="both"/>
              <w:rPr>
                <w:rFonts w:eastAsiaTheme="minorEastAsia"/>
                <w:noProof/>
                <w:color w:val="808080"/>
                <w:sz w:val="15"/>
                <w:szCs w:val="15"/>
                <w:lang w:val="uk-UA" w:eastAsia="ru-RU"/>
              </w:rPr>
            </w:pPr>
          </w:p>
        </w:tc>
      </w:tr>
    </w:tbl>
    <w:p w14:paraId="28D29706" w14:textId="77777777" w:rsidR="00530E82" w:rsidRPr="005605A0" w:rsidRDefault="00530E82" w:rsidP="00530E82">
      <w:pPr>
        <w:spacing w:line="240" w:lineRule="auto"/>
        <w:rPr>
          <w:rFonts w:ascii="Calibri" w:eastAsia="Calibri" w:hAnsi="Calibri"/>
          <w:sz w:val="24"/>
          <w:lang w:val="uk-UA" w:eastAsia="en-US"/>
        </w:rPr>
      </w:pPr>
    </w:p>
    <w:p w14:paraId="482782FD" w14:textId="77777777"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sectPr w:rsidR="00820EA6" w:rsidSect="00ED39F5">
      <w:footerReference w:type="default" r:id="rId14"/>
      <w:headerReference w:type="first" r:id="rId15"/>
      <w:pgSz w:w="11906" w:h="16838" w:code="9"/>
      <w:pgMar w:top="2319" w:right="1276" w:bottom="1871" w:left="2126" w:header="65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C251D" w14:textId="77777777" w:rsidR="00EC3488" w:rsidRDefault="00EC3488">
      <w:r>
        <w:separator/>
      </w:r>
    </w:p>
  </w:endnote>
  <w:endnote w:type="continuationSeparator" w:id="0">
    <w:p w14:paraId="3D933076" w14:textId="77777777" w:rsidR="00EC3488" w:rsidRDefault="00EC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cess">
    <w:panose1 w:val="00000000000000000000"/>
    <w:charset w:val="00"/>
    <w:family w:val="swiss"/>
    <w:notTrueType/>
    <w:pitch w:val="variable"/>
    <w:sig w:usb0="00000007" w:usb1="00000000" w:usb2="00000000" w:usb3="00000000" w:csb0="0000001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16671" w14:textId="77777777" w:rsidR="002E440A" w:rsidRDefault="002E440A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1EA140" wp14:editId="501CE339">
              <wp:simplePos x="0" y="0"/>
              <wp:positionH relativeFrom="margin">
                <wp:align>right</wp:align>
              </wp:positionH>
              <wp:positionV relativeFrom="page">
                <wp:posOffset>10139045</wp:posOffset>
              </wp:positionV>
              <wp:extent cx="609600" cy="208280"/>
              <wp:effectExtent l="0" t="4445" r="190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B6CA5" w14:textId="77777777" w:rsidR="002E440A" w:rsidRDefault="002E440A" w:rsidP="00C752BF">
                          <w:pPr>
                            <w:jc w:val="right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6979CF">
                            <w:rPr>
                              <w:rStyle w:val="aa"/>
                              <w:noProof/>
                            </w:rPr>
                            <w:t>3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1EA14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3.2pt;margin-top:798.35pt;width:48pt;height:16.4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" filled="f" stroked="f">
              <v:textbox inset="0,0,0,0">
                <w:txbxContent>
                  <w:p w14:paraId="737B6CA5" w14:textId="77777777" w:rsidR="002E440A" w:rsidRDefault="002E440A" w:rsidP="00C752BF">
                    <w:pPr>
                      <w:jc w:val="right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6979CF">
                      <w:rPr>
                        <w:rStyle w:val="aa"/>
                        <w:noProof/>
                      </w:rPr>
                      <w:t>3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0081A" w14:textId="77777777" w:rsidR="00EC3488" w:rsidRDefault="00EC3488">
      <w:r>
        <w:separator/>
      </w:r>
    </w:p>
  </w:footnote>
  <w:footnote w:type="continuationSeparator" w:id="0">
    <w:p w14:paraId="11B0D7DF" w14:textId="77777777" w:rsidR="00EC3488" w:rsidRDefault="00EC3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703F5" w14:textId="77777777" w:rsidR="002E440A" w:rsidRPr="006F47C5" w:rsidRDefault="002E440A" w:rsidP="00B236ED">
    <w:pPr>
      <w:pStyle w:val="a3"/>
      <w:jc w:val="left"/>
    </w:pPr>
    <w:r>
      <w:rPr>
        <w:lang w:val="ru-RU" w:eastAsia="ru-RU"/>
      </w:rPr>
      <w:drawing>
        <wp:anchor distT="0" distB="0" distL="114300" distR="114300" simplePos="0" relativeHeight="251658240" behindDoc="0" locked="0" layoutInCell="1" allowOverlap="1" wp14:anchorId="7F45ECC7" wp14:editId="38997DC9">
          <wp:simplePos x="0" y="0"/>
          <wp:positionH relativeFrom="page">
            <wp:posOffset>777875</wp:posOffset>
          </wp:positionH>
          <wp:positionV relativeFrom="page">
            <wp:posOffset>377825</wp:posOffset>
          </wp:positionV>
          <wp:extent cx="1078230" cy="603885"/>
          <wp:effectExtent l="0" t="0" r="7620" b="5715"/>
          <wp:wrapNone/>
          <wp:docPr id="26" name="logo_hide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ide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C222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C1F32"/>
    <w:multiLevelType w:val="hybridMultilevel"/>
    <w:tmpl w:val="0098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09DA"/>
    <w:multiLevelType w:val="hybridMultilevel"/>
    <w:tmpl w:val="D292AD3A"/>
    <w:lvl w:ilvl="0" w:tplc="040C000F">
      <w:start w:val="1"/>
      <w:numFmt w:val="decimal"/>
      <w:lvlText w:val="%1."/>
      <w:lvlJc w:val="left"/>
      <w:pPr>
        <w:ind w:left="780" w:hanging="360"/>
      </w:pPr>
    </w:lvl>
    <w:lvl w:ilvl="1" w:tplc="040C0019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54D7092"/>
    <w:multiLevelType w:val="hybridMultilevel"/>
    <w:tmpl w:val="C18810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C08B9"/>
    <w:multiLevelType w:val="hybridMultilevel"/>
    <w:tmpl w:val="9EF6E4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A3A51"/>
    <w:multiLevelType w:val="hybridMultilevel"/>
    <w:tmpl w:val="EF6A7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70242"/>
    <w:multiLevelType w:val="hybridMultilevel"/>
    <w:tmpl w:val="A142F66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40589"/>
    <w:multiLevelType w:val="hybridMultilevel"/>
    <w:tmpl w:val="0F3480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6586EC4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CA0CB4E6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6E7AA85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58C9A0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BD96BDE8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ECF2A39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9ECC87B0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E7F2CA26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 w15:restartNumberingAfterBreak="0">
    <w:nsid w:val="33691380"/>
    <w:multiLevelType w:val="hybridMultilevel"/>
    <w:tmpl w:val="72F48948"/>
    <w:lvl w:ilvl="0" w:tplc="9692D69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D54A4"/>
    <w:multiLevelType w:val="hybridMultilevel"/>
    <w:tmpl w:val="A3325C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B364C"/>
    <w:multiLevelType w:val="hybridMultilevel"/>
    <w:tmpl w:val="96F2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37295"/>
    <w:multiLevelType w:val="hybridMultilevel"/>
    <w:tmpl w:val="1FEACA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25F8"/>
    <w:multiLevelType w:val="hybridMultilevel"/>
    <w:tmpl w:val="F0FEF2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710B"/>
    <w:multiLevelType w:val="hybridMultilevel"/>
    <w:tmpl w:val="8124D0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4F220083"/>
    <w:multiLevelType w:val="hybridMultilevel"/>
    <w:tmpl w:val="7CAAFD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82B77"/>
    <w:multiLevelType w:val="hybridMultilevel"/>
    <w:tmpl w:val="4DB0B34A"/>
    <w:lvl w:ilvl="0" w:tplc="D4B847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F659B"/>
    <w:multiLevelType w:val="hybridMultilevel"/>
    <w:tmpl w:val="88B047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116EC"/>
    <w:multiLevelType w:val="hybridMultilevel"/>
    <w:tmpl w:val="00F2B9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ED0C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48C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E2A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8F7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7C3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F22A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DE61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8FD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1C3B60"/>
    <w:multiLevelType w:val="hybridMultilevel"/>
    <w:tmpl w:val="35788F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7"/>
  </w:num>
  <w:num w:numId="5">
    <w:abstractNumId w:val="18"/>
  </w:num>
  <w:num w:numId="6">
    <w:abstractNumId w:val="17"/>
  </w:num>
  <w:num w:numId="7">
    <w:abstractNumId w:val="19"/>
  </w:num>
  <w:num w:numId="8">
    <w:abstractNumId w:val="5"/>
  </w:num>
  <w:num w:numId="9">
    <w:abstractNumId w:val="10"/>
  </w:num>
  <w:num w:numId="10">
    <w:abstractNumId w:val="3"/>
  </w:num>
  <w:num w:numId="11">
    <w:abstractNumId w:val="4"/>
  </w:num>
  <w:num w:numId="12">
    <w:abstractNumId w:val="12"/>
  </w:num>
  <w:num w:numId="13">
    <w:abstractNumId w:val="2"/>
  </w:num>
  <w:num w:numId="14">
    <w:abstractNumId w:val="15"/>
  </w:num>
  <w:num w:numId="15">
    <w:abstractNumId w:val="11"/>
  </w:num>
  <w:num w:numId="16">
    <w:abstractNumId w:val="9"/>
  </w:num>
  <w:num w:numId="17">
    <w:abstractNumId w:val="14"/>
  </w:num>
  <w:num w:numId="18">
    <w:abstractNumId w:val="6"/>
  </w:num>
  <w:num w:numId="19">
    <w:abstractNumId w:val="13"/>
  </w:num>
  <w:num w:numId="20">
    <w:abstractNumId w:val="1"/>
  </w:num>
  <w:num w:numId="2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EC"/>
    <w:rsid w:val="00027F34"/>
    <w:rsid w:val="000323C5"/>
    <w:rsid w:val="000A2A00"/>
    <w:rsid w:val="000B468B"/>
    <w:rsid w:val="000D61EC"/>
    <w:rsid w:val="000F05C3"/>
    <w:rsid w:val="000F118C"/>
    <w:rsid w:val="00121551"/>
    <w:rsid w:val="00127199"/>
    <w:rsid w:val="001271EB"/>
    <w:rsid w:val="00135274"/>
    <w:rsid w:val="00182D34"/>
    <w:rsid w:val="001A118C"/>
    <w:rsid w:val="001A33B7"/>
    <w:rsid w:val="001A7241"/>
    <w:rsid w:val="001F2866"/>
    <w:rsid w:val="001F4BC7"/>
    <w:rsid w:val="00243368"/>
    <w:rsid w:val="002507CD"/>
    <w:rsid w:val="0027130E"/>
    <w:rsid w:val="002774C8"/>
    <w:rsid w:val="00277C72"/>
    <w:rsid w:val="002A34F7"/>
    <w:rsid w:val="002C2A8B"/>
    <w:rsid w:val="002E05D8"/>
    <w:rsid w:val="002E440A"/>
    <w:rsid w:val="002E5BDF"/>
    <w:rsid w:val="003308A1"/>
    <w:rsid w:val="00373510"/>
    <w:rsid w:val="003E53CB"/>
    <w:rsid w:val="00403EF6"/>
    <w:rsid w:val="00433872"/>
    <w:rsid w:val="0045776C"/>
    <w:rsid w:val="00474913"/>
    <w:rsid w:val="00492AAA"/>
    <w:rsid w:val="00496EF1"/>
    <w:rsid w:val="004A0166"/>
    <w:rsid w:val="004A6C74"/>
    <w:rsid w:val="004B6619"/>
    <w:rsid w:val="004B66E0"/>
    <w:rsid w:val="004C2626"/>
    <w:rsid w:val="004D69C4"/>
    <w:rsid w:val="004E64CB"/>
    <w:rsid w:val="005054F9"/>
    <w:rsid w:val="00530E82"/>
    <w:rsid w:val="00542263"/>
    <w:rsid w:val="00550D89"/>
    <w:rsid w:val="00554E00"/>
    <w:rsid w:val="00564D1B"/>
    <w:rsid w:val="00566AA2"/>
    <w:rsid w:val="0057714F"/>
    <w:rsid w:val="005B5407"/>
    <w:rsid w:val="005D249F"/>
    <w:rsid w:val="005E0088"/>
    <w:rsid w:val="005E340F"/>
    <w:rsid w:val="00601946"/>
    <w:rsid w:val="00625159"/>
    <w:rsid w:val="006979CF"/>
    <w:rsid w:val="006B0281"/>
    <w:rsid w:val="006C040D"/>
    <w:rsid w:val="006D48E9"/>
    <w:rsid w:val="006D6688"/>
    <w:rsid w:val="006E79BC"/>
    <w:rsid w:val="006F463D"/>
    <w:rsid w:val="006F47C5"/>
    <w:rsid w:val="007213E7"/>
    <w:rsid w:val="00726363"/>
    <w:rsid w:val="007309FC"/>
    <w:rsid w:val="0073175F"/>
    <w:rsid w:val="0073352F"/>
    <w:rsid w:val="00735159"/>
    <w:rsid w:val="0077337C"/>
    <w:rsid w:val="007C09DA"/>
    <w:rsid w:val="007D20A8"/>
    <w:rsid w:val="007E7A3E"/>
    <w:rsid w:val="00811B2C"/>
    <w:rsid w:val="00813C89"/>
    <w:rsid w:val="00820EA6"/>
    <w:rsid w:val="00847350"/>
    <w:rsid w:val="00863546"/>
    <w:rsid w:val="008C2F69"/>
    <w:rsid w:val="008C349D"/>
    <w:rsid w:val="009436AF"/>
    <w:rsid w:val="00995D98"/>
    <w:rsid w:val="009B4FB5"/>
    <w:rsid w:val="009D64EE"/>
    <w:rsid w:val="009E7617"/>
    <w:rsid w:val="009F185B"/>
    <w:rsid w:val="00A27BFF"/>
    <w:rsid w:val="00A463F4"/>
    <w:rsid w:val="00A51EA8"/>
    <w:rsid w:val="00A84FD2"/>
    <w:rsid w:val="00A925A7"/>
    <w:rsid w:val="00AA7E69"/>
    <w:rsid w:val="00AB3962"/>
    <w:rsid w:val="00AB5677"/>
    <w:rsid w:val="00AC6370"/>
    <w:rsid w:val="00AC71C9"/>
    <w:rsid w:val="00B02335"/>
    <w:rsid w:val="00B236ED"/>
    <w:rsid w:val="00B2624B"/>
    <w:rsid w:val="00B43D13"/>
    <w:rsid w:val="00B43D43"/>
    <w:rsid w:val="00B47601"/>
    <w:rsid w:val="00B551D0"/>
    <w:rsid w:val="00B76850"/>
    <w:rsid w:val="00BB0CF5"/>
    <w:rsid w:val="00BC310F"/>
    <w:rsid w:val="00BD018A"/>
    <w:rsid w:val="00BD558D"/>
    <w:rsid w:val="00BF1F07"/>
    <w:rsid w:val="00C020EA"/>
    <w:rsid w:val="00C1305B"/>
    <w:rsid w:val="00C245FE"/>
    <w:rsid w:val="00C57747"/>
    <w:rsid w:val="00C57B0D"/>
    <w:rsid w:val="00C752BF"/>
    <w:rsid w:val="00C96E9F"/>
    <w:rsid w:val="00CA25E7"/>
    <w:rsid w:val="00D13E9F"/>
    <w:rsid w:val="00D63EC3"/>
    <w:rsid w:val="00D837C2"/>
    <w:rsid w:val="00D86867"/>
    <w:rsid w:val="00D95BC9"/>
    <w:rsid w:val="00DD1518"/>
    <w:rsid w:val="00DD24ED"/>
    <w:rsid w:val="00DD7D01"/>
    <w:rsid w:val="00DE495D"/>
    <w:rsid w:val="00E003E6"/>
    <w:rsid w:val="00E1586B"/>
    <w:rsid w:val="00E16C72"/>
    <w:rsid w:val="00E23747"/>
    <w:rsid w:val="00E27704"/>
    <w:rsid w:val="00E85050"/>
    <w:rsid w:val="00E93A14"/>
    <w:rsid w:val="00EC3488"/>
    <w:rsid w:val="00ED39F5"/>
    <w:rsid w:val="00F07927"/>
    <w:rsid w:val="00F16099"/>
    <w:rsid w:val="00F25E05"/>
    <w:rsid w:val="00F320F3"/>
    <w:rsid w:val="00F438D0"/>
    <w:rsid w:val="00F71445"/>
    <w:rsid w:val="00F81D7E"/>
    <w:rsid w:val="00F8258A"/>
    <w:rsid w:val="00F97745"/>
    <w:rsid w:val="00FC3365"/>
    <w:rsid w:val="00FE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F4B05F"/>
  <w15:chartTrackingRefBased/>
  <w15:docId w15:val="{A42441C1-0DF9-4AEA-A5CB-8FBD7F77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0F3"/>
    <w:pPr>
      <w:spacing w:line="250" w:lineRule="atLeast"/>
    </w:pPr>
    <w:rPr>
      <w:rFonts w:ascii="Verdana" w:hAnsi="Verdana"/>
      <w:sz w:val="17"/>
      <w:szCs w:val="24"/>
      <w:lang w:val="en-GB" w:eastAsia="da-DK"/>
    </w:rPr>
  </w:style>
  <w:style w:type="paragraph" w:styleId="1">
    <w:name w:val="heading 1"/>
    <w:basedOn w:val="a"/>
    <w:next w:val="a"/>
    <w:qFormat/>
    <w:rsid w:val="00F320F3"/>
    <w:pPr>
      <w:keepNext/>
      <w:outlineLvl w:val="0"/>
    </w:pPr>
    <w:rPr>
      <w:rFonts w:cs="Arial"/>
      <w:b/>
      <w:bCs/>
      <w:szCs w:val="17"/>
    </w:rPr>
  </w:style>
  <w:style w:type="paragraph" w:styleId="2">
    <w:name w:val="heading 2"/>
    <w:basedOn w:val="a"/>
    <w:next w:val="a"/>
    <w:qFormat/>
    <w:rsid w:val="00F320F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F320F3"/>
    <w:pPr>
      <w:keepNext/>
      <w:outlineLvl w:val="2"/>
    </w:pPr>
    <w:rPr>
      <w:rFonts w:cs="Arial"/>
      <w:b/>
      <w:bCs/>
      <w:szCs w:val="26"/>
    </w:rPr>
  </w:style>
  <w:style w:type="paragraph" w:styleId="4">
    <w:name w:val="heading 4"/>
    <w:basedOn w:val="1"/>
    <w:next w:val="a"/>
    <w:qFormat/>
    <w:rsid w:val="004A6C74"/>
    <w:pPr>
      <w:outlineLvl w:val="3"/>
    </w:pPr>
  </w:style>
  <w:style w:type="paragraph" w:styleId="5">
    <w:name w:val="heading 5"/>
    <w:basedOn w:val="4"/>
    <w:next w:val="a"/>
    <w:qFormat/>
    <w:rsid w:val="004A6C74"/>
    <w:pPr>
      <w:outlineLvl w:val="4"/>
    </w:pPr>
  </w:style>
  <w:style w:type="paragraph" w:styleId="6">
    <w:name w:val="heading 6"/>
    <w:basedOn w:val="5"/>
    <w:next w:val="a"/>
    <w:qFormat/>
    <w:rsid w:val="004A6C74"/>
    <w:pPr>
      <w:outlineLvl w:val="5"/>
    </w:pPr>
  </w:style>
  <w:style w:type="paragraph" w:styleId="7">
    <w:name w:val="heading 7"/>
    <w:basedOn w:val="6"/>
    <w:next w:val="a"/>
    <w:qFormat/>
    <w:rsid w:val="004A6C74"/>
    <w:pPr>
      <w:outlineLvl w:val="6"/>
    </w:pPr>
  </w:style>
  <w:style w:type="paragraph" w:styleId="8">
    <w:name w:val="heading 8"/>
    <w:basedOn w:val="7"/>
    <w:next w:val="a"/>
    <w:qFormat/>
    <w:rsid w:val="004A6C74"/>
    <w:pPr>
      <w:outlineLvl w:val="7"/>
    </w:pPr>
  </w:style>
  <w:style w:type="paragraph" w:styleId="9">
    <w:name w:val="heading 9"/>
    <w:basedOn w:val="8"/>
    <w:next w:val="a"/>
    <w:qFormat/>
    <w:rsid w:val="004A6C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plate">
    <w:name w:val="Template"/>
    <w:link w:val="TemplateChar"/>
    <w:rsid w:val="00F97745"/>
    <w:pPr>
      <w:spacing w:line="200" w:lineRule="atLeast"/>
    </w:pPr>
    <w:rPr>
      <w:rFonts w:ascii="Verdana" w:hAnsi="Verdana"/>
      <w:sz w:val="13"/>
      <w:szCs w:val="24"/>
      <w:lang w:val="en-GB" w:eastAsia="da-DK"/>
    </w:rPr>
  </w:style>
  <w:style w:type="paragraph" w:customStyle="1" w:styleId="Template-Address">
    <w:name w:val="Template - Address"/>
    <w:basedOn w:val="Template"/>
    <w:rsid w:val="00B551D0"/>
    <w:rPr>
      <w:noProof/>
    </w:rPr>
  </w:style>
  <w:style w:type="paragraph" w:customStyle="1" w:styleId="Template-Companyname">
    <w:name w:val="Template - Company name"/>
    <w:basedOn w:val="Template"/>
    <w:link w:val="Template-CompanynameChar"/>
    <w:rsid w:val="00B551D0"/>
    <w:rPr>
      <w:b/>
      <w:noProof/>
    </w:rPr>
  </w:style>
  <w:style w:type="paragraph" w:styleId="a3">
    <w:name w:val="header"/>
    <w:basedOn w:val="a"/>
    <w:rsid w:val="00B551D0"/>
    <w:pPr>
      <w:tabs>
        <w:tab w:val="center" w:pos="4819"/>
        <w:tab w:val="right" w:pos="9638"/>
      </w:tabs>
      <w:spacing w:line="200" w:lineRule="atLeast"/>
      <w:jc w:val="right"/>
    </w:pPr>
    <w:rPr>
      <w:b/>
      <w:noProof/>
      <w:sz w:val="14"/>
    </w:rPr>
  </w:style>
  <w:style w:type="paragraph" w:styleId="a4">
    <w:name w:val="footer"/>
    <w:basedOn w:val="a"/>
    <w:rsid w:val="00F97745"/>
    <w:pPr>
      <w:tabs>
        <w:tab w:val="center" w:pos="4819"/>
        <w:tab w:val="right" w:pos="9638"/>
      </w:tabs>
    </w:pPr>
  </w:style>
  <w:style w:type="table" w:styleId="a5">
    <w:name w:val="Table Grid"/>
    <w:basedOn w:val="a1"/>
    <w:rsid w:val="00B43D13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Heading">
    <w:name w:val="Normal - Heading"/>
    <w:basedOn w:val="a"/>
    <w:rsid w:val="00B43D13"/>
    <w:rPr>
      <w:b/>
    </w:rPr>
  </w:style>
  <w:style w:type="character" w:styleId="a6">
    <w:name w:val="endnote reference"/>
    <w:semiHidden/>
    <w:rsid w:val="004A6C74"/>
    <w:rPr>
      <w:rFonts w:ascii="Verdana" w:hAnsi="Verdana"/>
      <w:sz w:val="13"/>
      <w:vertAlign w:val="superscript"/>
    </w:rPr>
  </w:style>
  <w:style w:type="paragraph" w:styleId="a7">
    <w:name w:val="end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8">
    <w:name w:val="footnote reference"/>
    <w:semiHidden/>
    <w:rsid w:val="004A6C74"/>
    <w:rPr>
      <w:rFonts w:ascii="Verdana" w:hAnsi="Verdana"/>
      <w:sz w:val="13"/>
      <w:vertAlign w:val="superscript"/>
    </w:rPr>
  </w:style>
  <w:style w:type="paragraph" w:styleId="a9">
    <w:name w:val="foot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a">
    <w:name w:val="page number"/>
    <w:basedOn w:val="a0"/>
    <w:rsid w:val="00C752BF"/>
  </w:style>
  <w:style w:type="paragraph" w:customStyle="1" w:styleId="Template-www">
    <w:name w:val="Template - www"/>
    <w:basedOn w:val="Template"/>
    <w:rsid w:val="006F47C5"/>
    <w:rPr>
      <w:color w:val="115622"/>
      <w:sz w:val="14"/>
      <w:szCs w:val="14"/>
    </w:rPr>
  </w:style>
  <w:style w:type="character" w:customStyle="1" w:styleId="TemplateChar">
    <w:name w:val="Template Char"/>
    <w:link w:val="Template"/>
    <w:rsid w:val="00B236ED"/>
    <w:rPr>
      <w:rFonts w:ascii="Verdana" w:hAnsi="Verdana"/>
      <w:sz w:val="13"/>
      <w:szCs w:val="24"/>
      <w:lang w:val="en-GB" w:eastAsia="da-DK" w:bidi="ar-SA"/>
    </w:rPr>
  </w:style>
  <w:style w:type="character" w:customStyle="1" w:styleId="Template-CompanynameChar">
    <w:name w:val="Template - Company name Char"/>
    <w:link w:val="Template-Companyname"/>
    <w:rsid w:val="00B236ED"/>
    <w:rPr>
      <w:rFonts w:ascii="Verdana" w:hAnsi="Verdana"/>
      <w:b/>
      <w:noProof/>
      <w:sz w:val="13"/>
      <w:szCs w:val="24"/>
      <w:lang w:val="en-GB" w:eastAsia="da-DK" w:bidi="ar-SA"/>
    </w:rPr>
  </w:style>
  <w:style w:type="character" w:customStyle="1" w:styleId="Template-INITIALS">
    <w:name w:val="Template - INITIALS"/>
    <w:rsid w:val="00601946"/>
    <w:rPr>
      <w:rFonts w:ascii="Verdana" w:hAnsi="Verdana"/>
      <w:caps/>
      <w:sz w:val="17"/>
    </w:rPr>
  </w:style>
  <w:style w:type="paragraph" w:customStyle="1" w:styleId="Template-Initials0">
    <w:name w:val="Template - Initials"/>
    <w:basedOn w:val="Template"/>
    <w:link w:val="Template-InitialsChar"/>
    <w:rsid w:val="00601946"/>
    <w:rPr>
      <w:sz w:val="17"/>
    </w:rPr>
  </w:style>
  <w:style w:type="character" w:customStyle="1" w:styleId="Template-InitialsChar">
    <w:name w:val="Template - Initials Char"/>
    <w:link w:val="Template-Initials0"/>
    <w:rsid w:val="00601946"/>
    <w:rPr>
      <w:rFonts w:ascii="Verdana" w:hAnsi="Verdana"/>
      <w:sz w:val="17"/>
      <w:szCs w:val="24"/>
      <w:lang w:val="en-GB" w:eastAsia="da-DK" w:bidi="ar-SA"/>
    </w:rPr>
  </w:style>
  <w:style w:type="paragraph" w:customStyle="1" w:styleId="Header-Firstline">
    <w:name w:val="Header - First line"/>
    <w:basedOn w:val="a3"/>
    <w:rsid w:val="004B6619"/>
    <w:pPr>
      <w:spacing w:line="70" w:lineRule="exact"/>
    </w:pPr>
    <w:rPr>
      <w:rFonts w:ascii="Access" w:hAnsi="Access"/>
      <w:b w:val="0"/>
      <w:sz w:val="13"/>
      <w:szCs w:val="13"/>
    </w:rPr>
  </w:style>
  <w:style w:type="paragraph" w:styleId="ab">
    <w:name w:val="Balloon Text"/>
    <w:basedOn w:val="a"/>
    <w:link w:val="ac"/>
    <w:rsid w:val="009E76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9E7617"/>
    <w:rPr>
      <w:rFonts w:ascii="Segoe UI" w:hAnsi="Segoe UI" w:cs="Segoe UI"/>
      <w:sz w:val="18"/>
      <w:szCs w:val="18"/>
      <w:lang w:val="en-GB" w:eastAsia="da-DK"/>
    </w:rPr>
  </w:style>
  <w:style w:type="paragraph" w:styleId="ad">
    <w:name w:val="List Paragraph"/>
    <w:basedOn w:val="a"/>
    <w:uiPriority w:val="34"/>
    <w:qFormat/>
    <w:rsid w:val="00BF1F07"/>
    <w:pPr>
      <w:ind w:left="720"/>
      <w:contextualSpacing/>
    </w:pPr>
  </w:style>
  <w:style w:type="table" w:styleId="-46">
    <w:name w:val="Grid Table 4 Accent 6"/>
    <w:basedOn w:val="a1"/>
    <w:uiPriority w:val="49"/>
    <w:rsid w:val="00182D34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e">
    <w:name w:val="Hyperlink"/>
    <w:basedOn w:val="a0"/>
    <w:uiPriority w:val="99"/>
    <w:unhideWhenUsed/>
    <w:rsid w:val="00F438D0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474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ataliia.Korniichuk@carlsberg.u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uliia.Oshchenko@carlsberg.u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mohand\Documents\Carlsberg\Agencies\Tuborg%20pitch%20invitation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A1B6A101145BAA4397A1D3B1C69FC8F7" ma:contentTypeVersion="5" ma:contentTypeDescription="Carlsberg Record for RMS" ma:contentTypeScope="" ma:versionID="6b6a1f7233df52abf58d3391ef03dc12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e8a5e5318e3534fc1dccda77367f38e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cf4b762-f48c-4f42-8e40-352366fd5d41}" ma:internalName="TaxCatchAll" ma:showField="CatchAllData" ma:web="f684451b-bfdc-4075-9aaa-c86af1993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cf4b762-f48c-4f42-8e40-352366fd5d41}" ma:internalName="TaxCatchAllLabel" ma:readOnly="true" ma:showField="CatchAllDataLabel" ma:web="f684451b-bfdc-4075-9aaa-c86af1993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D653F6-52CF-441D-9F75-024E9224000D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2.xml><?xml version="1.0" encoding="utf-8"?>
<ds:datastoreItem xmlns:ds="http://schemas.openxmlformats.org/officeDocument/2006/customXml" ds:itemID="{C898DDBD-19A7-4F61-BF10-526030A3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554F2-8A08-4BDC-9C09-73071B2502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FBDCAD2-1A4B-4463-9FDE-1E14D71AF48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093DCB-1338-4C11-93F5-23EFA39DE3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Tuborg pitch invitation letter.dot</Template>
  <TotalTime>54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paper with Carlsberg Group logo</vt:lpstr>
      <vt:lpstr>Blank paper with Carlsberg Group logo</vt:lpstr>
    </vt:vector>
  </TitlesOfParts>
  <Company>skabelondesign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paper with Carlsberg Group logo</dc:title>
  <dc:subject/>
  <dc:creator>Mohos, Andras</dc:creator>
  <cp:keywords/>
  <dc:description/>
  <cp:lastModifiedBy>Korniichuk, Nataliia</cp:lastModifiedBy>
  <cp:revision>8</cp:revision>
  <cp:lastPrinted>2016-06-30T13:40:00Z</cp:lastPrinted>
  <dcterms:created xsi:type="dcterms:W3CDTF">2020-08-27T06:55:00Z</dcterms:created>
  <dcterms:modified xsi:type="dcterms:W3CDTF">2021-02-04T13:49:00Z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ategory">
    <vt:lpwstr>Letter</vt:lpwstr>
  </property>
  <property fmtid="{D5CDD505-2E9C-101B-9397-08002B2CF9AE}" pid="4" name="display_urn:schemas-microsoft-com:office:office#Editor">
    <vt:lpwstr>Brolund-Jensen, Mathilde</vt:lpwstr>
  </property>
  <property fmtid="{D5CDD505-2E9C-101B-9397-08002B2CF9AE}" pid="5" name="xd_Signature">
    <vt:lpwstr/>
  </property>
  <property fmtid="{D5CDD505-2E9C-101B-9397-08002B2CF9AE}" pid="6" name="display_urn:schemas-microsoft-com:office:office#Author">
    <vt:lpwstr>Brolund-Jensen, Mathilde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CpointKeywords">
    <vt:lpwstr/>
  </property>
  <property fmtid="{D5CDD505-2E9C-101B-9397-08002B2CF9AE}" pid="10" name="CpointCtypeId">
    <vt:lpwstr/>
  </property>
  <property fmtid="{D5CDD505-2E9C-101B-9397-08002B2CF9AE}" pid="11" name="Responsible">
    <vt:lpwstr/>
  </property>
  <property fmtid="{D5CDD505-2E9C-101B-9397-08002B2CF9AE}" pid="12" name="ContentTypeId">
    <vt:lpwstr>0x010100180E2AD3176E7645B39813024982E1E100A1B6A101145BAA4397A1D3B1C69FC8F7</vt:lpwstr>
  </property>
  <property fmtid="{D5CDD505-2E9C-101B-9397-08002B2CF9AE}" pid="13" name="_dlc_DocIdItemGuid">
    <vt:lpwstr>d11480ce-d15a-4b1f-b747-030de25d8c6e</vt:lpwstr>
  </property>
</Properties>
</file>